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B45C4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B45C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4B45C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4B45C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4B45C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4B45C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4B45C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4B45C4">
        <w:rPr>
          <w:b w:val="0"/>
        </w:rPr>
        <w:t xml:space="preserve"> 100/2307-21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B45C4" w:rsidP="00232C8F">
            <w:r>
              <w:t>Уборщик территорий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B45C4" w:rsidP="00232C8F">
            <w:r>
              <w:t>19262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4B45C4" w:rsidRPr="004B45C4">
        <w:rPr>
          <w:rStyle w:val="aa"/>
        </w:rPr>
        <w:t xml:space="preserve"> Обслуживающий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4B45C4" w:rsidRPr="004B45C4">
        <w:rPr>
          <w:rStyle w:val="aa"/>
        </w:rPr>
        <w:t>2;  100/2307-21, 101/2307-21А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4B45C4" w:rsidRPr="004B45C4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B45C4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B45C4" w:rsidP="00BA30DE">
            <w:pPr>
              <w:jc w:val="center"/>
            </w:pPr>
            <w:r>
              <w:t>4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B45C4" w:rsidP="00BA30DE">
            <w:pPr>
              <w:jc w:val="center"/>
            </w:pPr>
            <w:r>
              <w:t>0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B45C4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4B45C4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4B45C4" w:rsidP="00BA30DE">
            <w:pPr>
              <w:jc w:val="center"/>
            </w:pPr>
            <w:r>
              <w:t>036-038-117 24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4B45C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B45C4" w:rsidRDefault="004B45C4" w:rsidP="00BA30DE">
            <w:pPr>
              <w:jc w:val="center"/>
            </w:pPr>
            <w:r>
              <w:t>033-552-008 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B45C4" w:rsidRPr="00D15B1E" w:rsidRDefault="004B45C4" w:rsidP="00AD14A4">
            <w:pPr>
              <w:rPr>
                <w:rStyle w:val="a7"/>
              </w:rPr>
            </w:pPr>
          </w:p>
        </w:tc>
      </w:tr>
      <w:tr w:rsidR="004B45C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B45C4" w:rsidRDefault="004B45C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B45C4" w:rsidRPr="00D15B1E" w:rsidRDefault="004B45C4" w:rsidP="00AD14A4">
            <w:pPr>
              <w:rPr>
                <w:rStyle w:val="a7"/>
              </w:rPr>
            </w:pPr>
          </w:p>
        </w:tc>
      </w:tr>
      <w:tr w:rsidR="004B45C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B45C4" w:rsidRDefault="004B45C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B45C4" w:rsidRPr="00D15B1E" w:rsidRDefault="004B45C4" w:rsidP="00AD14A4">
            <w:pPr>
              <w:rPr>
                <w:rStyle w:val="a7"/>
              </w:rPr>
            </w:pPr>
          </w:p>
        </w:tc>
      </w:tr>
      <w:tr w:rsidR="004B45C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B45C4" w:rsidRDefault="004B45C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B45C4" w:rsidRPr="00D15B1E" w:rsidRDefault="004B45C4" w:rsidP="00AD14A4">
            <w:pPr>
              <w:rPr>
                <w:rStyle w:val="a7"/>
              </w:rPr>
            </w:pPr>
          </w:p>
        </w:tc>
      </w:tr>
      <w:tr w:rsidR="004B45C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B45C4" w:rsidRDefault="004B45C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B45C4" w:rsidRPr="00D15B1E" w:rsidRDefault="004B45C4" w:rsidP="00AD14A4">
            <w:pPr>
              <w:rPr>
                <w:rStyle w:val="a7"/>
              </w:rPr>
            </w:pPr>
          </w:p>
        </w:tc>
      </w:tr>
      <w:tr w:rsidR="004B45C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B45C4" w:rsidRDefault="004B45C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B45C4" w:rsidRPr="00D15B1E" w:rsidRDefault="004B45C4" w:rsidP="00AD14A4">
            <w:pPr>
              <w:rPr>
                <w:rStyle w:val="a7"/>
              </w:rPr>
            </w:pPr>
          </w:p>
        </w:tc>
      </w:tr>
      <w:tr w:rsidR="004B45C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B45C4" w:rsidRDefault="004B45C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B45C4" w:rsidRPr="00D15B1E" w:rsidRDefault="004B45C4" w:rsidP="00AD14A4">
            <w:pPr>
              <w:rPr>
                <w:rStyle w:val="a7"/>
              </w:rPr>
            </w:pPr>
          </w:p>
        </w:tc>
      </w:tr>
      <w:tr w:rsidR="004B45C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B45C4" w:rsidRDefault="004B45C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B45C4" w:rsidRPr="00D15B1E" w:rsidRDefault="004B45C4" w:rsidP="00AD14A4">
            <w:pPr>
              <w:rPr>
                <w:rStyle w:val="a7"/>
              </w:rPr>
            </w:pPr>
          </w:p>
        </w:tc>
      </w:tr>
      <w:tr w:rsidR="004B45C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B45C4" w:rsidRDefault="004B45C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B45C4" w:rsidRPr="00D15B1E" w:rsidRDefault="004B45C4" w:rsidP="00AD14A4">
            <w:pPr>
              <w:rPr>
                <w:rStyle w:val="a7"/>
              </w:rPr>
            </w:pPr>
          </w:p>
        </w:tc>
      </w:tr>
      <w:tr w:rsidR="004B45C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B45C4" w:rsidRDefault="004B45C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B45C4" w:rsidRPr="00D15B1E" w:rsidRDefault="004B45C4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4B45C4" w:rsidRPr="004B45C4">
        <w:rPr>
          <w:rStyle w:val="aa"/>
        </w:rPr>
        <w:t xml:space="preserve"> Снегоуборочная машина, уборочный инвентарь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4B45C4" w:rsidRPr="004B45C4">
        <w:rPr>
          <w:rStyle w:val="aa"/>
        </w:rPr>
        <w:t xml:space="preserve"> Расходные материалы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5F0B4A" w:rsidRDefault="005F0B4A" w:rsidP="00481C22">
      <w:pPr>
        <w:rPr>
          <w:b/>
        </w:rPr>
      </w:pPr>
    </w:p>
    <w:p w:rsidR="00F36821" w:rsidRDefault="00F36821" w:rsidP="00481C22">
      <w:pPr>
        <w:rPr>
          <w:b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7C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7C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7C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7C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7C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7C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7C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7C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7CF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7C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7C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7C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7C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7CF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7C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7C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7C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9C7CF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9C7C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B45C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B45C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B45C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B45C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B45C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B45C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B45C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9C7CFE" w:rsidRPr="009C7CFE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9C7CFE" w:rsidRPr="009C7CFE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B45C4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B45C4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B45C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1C3DF3" w:rsidRDefault="001C3DF3" w:rsidP="003C5C39"/>
    <w:p w:rsidR="001C3DF3" w:rsidRDefault="001C3DF3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4B45C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B45C4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B45C4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4B45C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B45C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9C7CFE" w:rsidP="003C5C39">
            <w:pPr>
              <w:pStyle w:val="a8"/>
            </w:pPr>
            <w:r>
              <w:t>18.02.2022</w:t>
            </w:r>
          </w:p>
        </w:tc>
      </w:tr>
      <w:tr w:rsidR="00EF07A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3C5C39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</w:pPr>
            <w:r w:rsidRPr="001C3DF3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  <w:r w:rsidRPr="001C3DF3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9C7CFE" w:rsidP="00EF07A3">
            <w:pPr>
              <w:pStyle w:val="a8"/>
            </w:pPr>
            <w:r>
              <w:t>18.02.2022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4B45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4B45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4B45C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B45C4" w:rsidRPr="004B45C4" w:rsidRDefault="004B45C4" w:rsidP="00EF07A3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B45C4" w:rsidRPr="004B45C4" w:rsidRDefault="004B45C4" w:rsidP="00EF07A3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B45C4" w:rsidRPr="004B45C4" w:rsidRDefault="004B45C4" w:rsidP="00EF07A3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B45C4" w:rsidRPr="004B45C4" w:rsidRDefault="004B45C4" w:rsidP="00EF07A3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B45C4" w:rsidRPr="004B45C4" w:rsidRDefault="004B45C4" w:rsidP="00EF07A3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B45C4" w:rsidRPr="004B45C4" w:rsidRDefault="004B45C4" w:rsidP="00EF07A3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B45C4" w:rsidRPr="004B45C4" w:rsidRDefault="004B45C4" w:rsidP="00EF07A3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B45C4" w:rsidRPr="004B45C4" w:rsidRDefault="004B45C4" w:rsidP="00EF07A3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B45C4" w:rsidRPr="004B45C4" w:rsidRDefault="004B45C4" w:rsidP="00EF07A3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45C4" w:rsidRPr="004B45C4" w:rsidRDefault="004B45C4" w:rsidP="004E51DC">
            <w:pPr>
              <w:pStyle w:val="a8"/>
            </w:pPr>
          </w:p>
        </w:tc>
      </w:tr>
      <w:tr w:rsidR="004B45C4" w:rsidRPr="004B45C4" w:rsidTr="004B45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B45C4" w:rsidRPr="004B45C4" w:rsidRDefault="004B45C4" w:rsidP="00EF07A3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B45C4" w:rsidRPr="004B45C4" w:rsidRDefault="004B45C4" w:rsidP="004E51DC">
            <w:pPr>
              <w:pStyle w:val="a8"/>
              <w:rPr>
                <w:vertAlign w:val="superscript"/>
              </w:rPr>
            </w:pPr>
            <w:r w:rsidRPr="004B45C4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F3" w:rsidRDefault="001C3DF3" w:rsidP="0076042D">
      <w:pPr>
        <w:pStyle w:val="a9"/>
      </w:pPr>
      <w:r>
        <w:separator/>
      </w:r>
    </w:p>
  </w:endnote>
  <w:endnote w:type="continuationSeparator" w:id="0">
    <w:p w:rsidR="001C3DF3" w:rsidRDefault="001C3DF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4B45C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100/2307-21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9C7CFE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9C7CFE" w:rsidRPr="009C7CFE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F3" w:rsidRDefault="001C3DF3" w:rsidP="0076042D">
      <w:pPr>
        <w:pStyle w:val="a9"/>
      </w:pPr>
      <w:r>
        <w:separator/>
      </w:r>
    </w:p>
  </w:footnote>
  <w:footnote w:type="continuationSeparator" w:id="0">
    <w:p w:rsidR="001C3DF3" w:rsidRDefault="001C3DF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100/2307-21, 101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Обслуживающ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19262 "/>
    <w:docVar w:name="codeok " w:val="    "/>
    <w:docVar w:name="col18" w:val=" 0 "/>
    <w:docVar w:name="colanal" w:val="  Отсутствуют"/>
    <w:docVar w:name="colrab" w:val=" 2 "/>
    <w:docVar w:name="colrab_anal" w:val=" 4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100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00/2307-21 "/>
    <w:docVar w:name="oborud" w:val=" Снегоуборочная машина, уборочный инвентарь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124368FB550442E686C91DB3C6F4CC69"/>
    <w:docVar w:name="rm_id" w:val="6773"/>
    <w:docVar w:name="rm_name" w:val="                                          "/>
    <w:docVar w:name="rm_number" w:val=" 100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Расход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1C3DF3"/>
    <w:rsid w:val="000024F1"/>
    <w:rsid w:val="00017AE9"/>
    <w:rsid w:val="00025683"/>
    <w:rsid w:val="00046815"/>
    <w:rsid w:val="0005566C"/>
    <w:rsid w:val="00065F29"/>
    <w:rsid w:val="000860ED"/>
    <w:rsid w:val="000905BE"/>
    <w:rsid w:val="000D1F5B"/>
    <w:rsid w:val="000E7186"/>
    <w:rsid w:val="00110025"/>
    <w:rsid w:val="001429B1"/>
    <w:rsid w:val="00145419"/>
    <w:rsid w:val="001456F8"/>
    <w:rsid w:val="0015635F"/>
    <w:rsid w:val="001607C8"/>
    <w:rsid w:val="001C3DF3"/>
    <w:rsid w:val="001F1E53"/>
    <w:rsid w:val="001F4D8D"/>
    <w:rsid w:val="00232C8F"/>
    <w:rsid w:val="00234932"/>
    <w:rsid w:val="00244615"/>
    <w:rsid w:val="00280182"/>
    <w:rsid w:val="002A0605"/>
    <w:rsid w:val="002E55C6"/>
    <w:rsid w:val="00305B2F"/>
    <w:rsid w:val="0033712C"/>
    <w:rsid w:val="00367816"/>
    <w:rsid w:val="003876C3"/>
    <w:rsid w:val="00392428"/>
    <w:rsid w:val="003B0826"/>
    <w:rsid w:val="003C24DB"/>
    <w:rsid w:val="003C5C39"/>
    <w:rsid w:val="0040104A"/>
    <w:rsid w:val="00402CAC"/>
    <w:rsid w:val="00444410"/>
    <w:rsid w:val="00451A72"/>
    <w:rsid w:val="00481C22"/>
    <w:rsid w:val="004A47AD"/>
    <w:rsid w:val="004B45C4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D3C2B"/>
    <w:rsid w:val="005F0B4A"/>
    <w:rsid w:val="005F6B08"/>
    <w:rsid w:val="00662550"/>
    <w:rsid w:val="00684E74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B2FA2"/>
    <w:rsid w:val="007D1852"/>
    <w:rsid w:val="007D2CEA"/>
    <w:rsid w:val="007E6D4F"/>
    <w:rsid w:val="007F5061"/>
    <w:rsid w:val="00835248"/>
    <w:rsid w:val="00883461"/>
    <w:rsid w:val="008E68DE"/>
    <w:rsid w:val="008E70C1"/>
    <w:rsid w:val="0090588D"/>
    <w:rsid w:val="0092778A"/>
    <w:rsid w:val="00967790"/>
    <w:rsid w:val="0098630F"/>
    <w:rsid w:val="009B024D"/>
    <w:rsid w:val="009C7CFE"/>
    <w:rsid w:val="009D30DB"/>
    <w:rsid w:val="009F742A"/>
    <w:rsid w:val="00A100AB"/>
    <w:rsid w:val="00A12349"/>
    <w:rsid w:val="00A204F5"/>
    <w:rsid w:val="00A71518"/>
    <w:rsid w:val="00A7346C"/>
    <w:rsid w:val="00A87B75"/>
    <w:rsid w:val="00A90E29"/>
    <w:rsid w:val="00A91908"/>
    <w:rsid w:val="00AA4551"/>
    <w:rsid w:val="00AA46ED"/>
    <w:rsid w:val="00AA4DCC"/>
    <w:rsid w:val="00AD14A4"/>
    <w:rsid w:val="00AD7C32"/>
    <w:rsid w:val="00AF796F"/>
    <w:rsid w:val="00B04F25"/>
    <w:rsid w:val="00BA30DE"/>
    <w:rsid w:val="00BA5029"/>
    <w:rsid w:val="00BC2F3C"/>
    <w:rsid w:val="00BF13D9"/>
    <w:rsid w:val="00C02721"/>
    <w:rsid w:val="00C03F4A"/>
    <w:rsid w:val="00C51624"/>
    <w:rsid w:val="00C93D6F"/>
    <w:rsid w:val="00CB0141"/>
    <w:rsid w:val="00CE3307"/>
    <w:rsid w:val="00CE6C7E"/>
    <w:rsid w:val="00D15B1E"/>
    <w:rsid w:val="00D22780"/>
    <w:rsid w:val="00D76DF8"/>
    <w:rsid w:val="00DB1272"/>
    <w:rsid w:val="00DB5302"/>
    <w:rsid w:val="00DD6B1F"/>
    <w:rsid w:val="00DE224C"/>
    <w:rsid w:val="00E124F4"/>
    <w:rsid w:val="00E36337"/>
    <w:rsid w:val="00E43EDA"/>
    <w:rsid w:val="00EB72AD"/>
    <w:rsid w:val="00EC37A1"/>
    <w:rsid w:val="00EF07A3"/>
    <w:rsid w:val="00EF3DC4"/>
    <w:rsid w:val="00F31AF6"/>
    <w:rsid w:val="00F36821"/>
    <w:rsid w:val="00F718F1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9</cp:revision>
  <dcterms:created xsi:type="dcterms:W3CDTF">2022-02-18T04:01:00Z</dcterms:created>
  <dcterms:modified xsi:type="dcterms:W3CDTF">2022-02-18T08:24:00Z</dcterms:modified>
</cp:coreProperties>
</file>